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492D0" w14:textId="77777777" w:rsidR="000946BF" w:rsidRDefault="000946BF" w:rsidP="000946BF">
      <w:pPr>
        <w:pStyle w:val="NoSpacing"/>
      </w:pPr>
      <w:bookmarkStart w:id="0" w:name="_GoBack"/>
      <w:r>
        <w:rPr>
          <w:u w:val="single"/>
        </w:rPr>
        <w:t>Richard PAGE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3A90EA8A" w14:textId="77777777" w:rsidR="000946BF" w:rsidRDefault="000946BF" w:rsidP="000946BF">
      <w:pPr>
        <w:pStyle w:val="NoSpacing"/>
      </w:pPr>
    </w:p>
    <w:p w14:paraId="648273B7" w14:textId="77777777" w:rsidR="000946BF" w:rsidRDefault="000946BF" w:rsidP="000946BF">
      <w:pPr>
        <w:pStyle w:val="NoSpacing"/>
      </w:pPr>
    </w:p>
    <w:p w14:paraId="7B9E2D89" w14:textId="77777777" w:rsidR="000946BF" w:rsidRDefault="000946BF" w:rsidP="000946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Kent.  </w:t>
      </w:r>
    </w:p>
    <w:p w14:paraId="7E45DCD9" w14:textId="77777777" w:rsidR="000946BF" w:rsidRDefault="000946BF" w:rsidP="000946BF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p.490)</w:t>
      </w:r>
    </w:p>
    <w:p w14:paraId="5936693E" w14:textId="77777777" w:rsidR="000946BF" w:rsidRDefault="000946BF" w:rsidP="000946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704578" w14:textId="77777777" w:rsidR="000946BF" w:rsidRDefault="000946BF" w:rsidP="000946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25CD2F" w14:textId="77777777" w:rsidR="000946BF" w:rsidRDefault="000946BF" w:rsidP="000946BF">
      <w:pPr>
        <w:pStyle w:val="NoSpacing"/>
      </w:pPr>
      <w:r>
        <w:t>26 April 2018</w:t>
      </w:r>
    </w:p>
    <w:bookmarkEnd w:id="0"/>
    <w:p w14:paraId="41F44CBF" w14:textId="77777777" w:rsidR="006B2F86" w:rsidRPr="00E71FC3" w:rsidRDefault="000946BF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C727B" w14:textId="77777777" w:rsidR="000946BF" w:rsidRDefault="000946BF" w:rsidP="00E71FC3">
      <w:pPr>
        <w:spacing w:after="0" w:line="240" w:lineRule="auto"/>
      </w:pPr>
      <w:r>
        <w:separator/>
      </w:r>
    </w:p>
  </w:endnote>
  <w:endnote w:type="continuationSeparator" w:id="0">
    <w:p w14:paraId="389FE971" w14:textId="77777777" w:rsidR="000946BF" w:rsidRDefault="000946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6A0E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104E4" w14:textId="77777777" w:rsidR="000946BF" w:rsidRDefault="000946BF" w:rsidP="00E71FC3">
      <w:pPr>
        <w:spacing w:after="0" w:line="240" w:lineRule="auto"/>
      </w:pPr>
      <w:r>
        <w:separator/>
      </w:r>
    </w:p>
  </w:footnote>
  <w:footnote w:type="continuationSeparator" w:id="0">
    <w:p w14:paraId="3D59DD40" w14:textId="77777777" w:rsidR="000946BF" w:rsidRDefault="000946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BF"/>
    <w:rsid w:val="000946B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52164"/>
  <w15:chartTrackingRefBased/>
  <w15:docId w15:val="{F83FAF64-E298-48EC-BEDD-48555D33A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46BF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2018-12-23T21:38:00Z</dcterms:created>
  <dcterms:modified xsi:type="dcterms:W3CDTF">2018-12-23T21:41:00Z</dcterms:modified>
</cp:coreProperties>
</file>